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FFEC9" w14:textId="75497B3E" w:rsidR="00D6233C" w:rsidRPr="002C3BDD" w:rsidRDefault="00D6233C" w:rsidP="00CB201C">
      <w:pPr>
        <w:tabs>
          <w:tab w:val="left" w:pos="1134"/>
          <w:tab w:val="left" w:pos="1418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</w:t>
      </w:r>
      <w:r w:rsidR="00C14639">
        <w:rPr>
          <w:rFonts w:cs="Arial"/>
          <w:sz w:val="20"/>
          <w:szCs w:val="20"/>
        </w:rPr>
        <w:t>9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762E5629" w14:textId="70364CAC" w:rsidR="00D6233C" w:rsidRDefault="00D6233C" w:rsidP="00D6233C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</w:t>
      </w:r>
      <w:r w:rsidR="00C14639">
        <w:rPr>
          <w:rFonts w:cs="Arial"/>
          <w:sz w:val="20"/>
          <w:szCs w:val="20"/>
        </w:rPr>
        <w:t>304</w:t>
      </w:r>
      <w:bookmarkStart w:id="0" w:name="_GoBack"/>
      <w:bookmarkEnd w:id="0"/>
    </w:p>
    <w:p w14:paraId="6291445F" w14:textId="77777777" w:rsidR="007F438C" w:rsidRPr="002C3BDD" w:rsidRDefault="007F438C" w:rsidP="007F438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61769F8F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ponudbe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C926" w14:textId="77777777" w:rsidR="00CB201C" w:rsidRDefault="00CB201C">
      <w:r>
        <w:separator/>
      </w:r>
    </w:p>
  </w:endnote>
  <w:endnote w:type="continuationSeparator" w:id="0">
    <w:p w14:paraId="04B56DB9" w14:textId="77777777" w:rsidR="00CB201C" w:rsidRDefault="00CB201C">
      <w:r>
        <w:continuationSeparator/>
      </w:r>
    </w:p>
  </w:endnote>
  <w:endnote w:type="continuationNotice" w:id="1">
    <w:p w14:paraId="0E2AD4B1" w14:textId="77777777" w:rsidR="00F61279" w:rsidRDefault="00F61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CB201C" w:rsidRPr="00001218" w:rsidRDefault="00CB201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CB201C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CB201C" w:rsidRPr="005A785E" w:rsidRDefault="00CB201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CB201C" w:rsidRPr="00A1445A" w:rsidRDefault="00CB201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CB201C" w:rsidRPr="00FC6CF0" w:rsidRDefault="00CB201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EAF0F" w14:textId="77777777" w:rsidR="00CB201C" w:rsidRDefault="00CB201C">
      <w:r>
        <w:separator/>
      </w:r>
    </w:p>
  </w:footnote>
  <w:footnote w:type="continuationSeparator" w:id="0">
    <w:p w14:paraId="2B5B4F04" w14:textId="77777777" w:rsidR="00CB201C" w:rsidRDefault="00CB201C">
      <w:r>
        <w:continuationSeparator/>
      </w:r>
    </w:p>
  </w:footnote>
  <w:footnote w:type="continuationNotice" w:id="1">
    <w:p w14:paraId="4A9BB828" w14:textId="77777777" w:rsidR="00F61279" w:rsidRDefault="00F612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B201C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CB201C" w:rsidRPr="00A04B00" w:rsidRDefault="00CB20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CB201C" w:rsidRPr="00A04B00" w:rsidRDefault="00CB201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B201C" w:rsidRPr="00A04B00" w:rsidRDefault="00CB201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CB201C" w:rsidRPr="00C0552D" w:rsidRDefault="00CB201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CB201C" w:rsidRPr="00C0552D" w:rsidRDefault="00CB201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CB201C" w:rsidRPr="00A1445A" w:rsidRDefault="00CB201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CB201C" w:rsidRPr="00A1445A" w:rsidRDefault="00CB20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CB201C" w:rsidRPr="00A1445A" w:rsidRDefault="00CB201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CB201C" w:rsidRDefault="00CB201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CB201C" w:rsidRPr="00A1445A" w:rsidRDefault="00CB201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B201C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6A6398E5" w:rsidR="00CB201C" w:rsidRPr="009F4AF4" w:rsidRDefault="00CB201C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B201C" w:rsidRPr="009F4AF4" w:rsidRDefault="00CB201C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B201C" w:rsidRPr="009F4AF4" w:rsidRDefault="00CB201C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2.08</w:t>
          </w:r>
        </w:p>
      </w:tc>
    </w:tr>
  </w:tbl>
  <w:p w14:paraId="7DE6B521" w14:textId="77777777" w:rsidR="00CB201C" w:rsidRPr="00FC6CF0" w:rsidRDefault="00CB201C" w:rsidP="00001218">
    <w:pPr>
      <w:pStyle w:val="Glava"/>
      <w:rPr>
        <w:rFonts w:cs="Arial"/>
        <w:sz w:val="2"/>
        <w:szCs w:val="2"/>
      </w:rPr>
    </w:pPr>
  </w:p>
  <w:p w14:paraId="16BFB5D1" w14:textId="77777777" w:rsidR="00CB201C" w:rsidRPr="00FC6CF0" w:rsidRDefault="00CB201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3564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A6251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4A2D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12DC7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3F34"/>
    <w:rsid w:val="007F438C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4639"/>
    <w:rsid w:val="00C16A39"/>
    <w:rsid w:val="00C22236"/>
    <w:rsid w:val="00C2689D"/>
    <w:rsid w:val="00C462CE"/>
    <w:rsid w:val="00C468BF"/>
    <w:rsid w:val="00C46C28"/>
    <w:rsid w:val="00C561E9"/>
    <w:rsid w:val="00C565DD"/>
    <w:rsid w:val="00C64A95"/>
    <w:rsid w:val="00C82B34"/>
    <w:rsid w:val="00C9531D"/>
    <w:rsid w:val="00C97729"/>
    <w:rsid w:val="00CA0755"/>
    <w:rsid w:val="00CA2DF9"/>
    <w:rsid w:val="00CB008E"/>
    <w:rsid w:val="00CB0D95"/>
    <w:rsid w:val="00CB201C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33C"/>
    <w:rsid w:val="00D625CE"/>
    <w:rsid w:val="00D7020A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1279"/>
    <w:rsid w:val="00F65355"/>
    <w:rsid w:val="00F67307"/>
    <w:rsid w:val="00F70BB8"/>
    <w:rsid w:val="00F71C13"/>
    <w:rsid w:val="00F758D0"/>
    <w:rsid w:val="00F76CA1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66A09-147F-4252-8D64-ACF3354DCC35}">
  <ds:schemaRefs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B4EAE-452C-422B-9BA3-C333517D7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CC37C-8288-48F4-9B21-07CF4CC79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</TotalTime>
  <Pages>1</Pages>
  <Words>116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16</cp:revision>
  <cp:lastPrinted>2016-06-20T06:30:00Z</cp:lastPrinted>
  <dcterms:created xsi:type="dcterms:W3CDTF">2018-07-24T11:48:00Z</dcterms:created>
  <dcterms:modified xsi:type="dcterms:W3CDTF">2023-08-22T09:54:00Z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